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DFB5A5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9F55BB">
        <w:rPr>
          <w:b/>
          <w:noProof/>
          <w:sz w:val="24"/>
        </w:rPr>
        <w:t>4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230</w:t>
      </w:r>
      <w:r w:rsidR="00EB13C1">
        <w:rPr>
          <w:b/>
          <w:noProof/>
          <w:sz w:val="24"/>
        </w:rPr>
        <w:t>853</w:t>
      </w:r>
    </w:p>
    <w:p w14:paraId="7CB45193" w14:textId="139C0990" w:rsidR="001E41F3" w:rsidRDefault="00F11662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9F55BB">
        <w:rPr>
          <w:b/>
          <w:noProof/>
          <w:sz w:val="24"/>
        </w:rPr>
        <w:t>22</w:t>
      </w:r>
      <w:r w:rsidR="00547111">
        <w:rPr>
          <w:b/>
          <w:noProof/>
          <w:sz w:val="24"/>
        </w:rPr>
        <w:t xml:space="preserve"> </w:t>
      </w:r>
      <w:r w:rsidR="0072379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23794" w:rsidRPr="00723794">
        <w:rPr>
          <w:b/>
          <w:noProof/>
          <w:sz w:val="24"/>
        </w:rPr>
        <w:t>2</w:t>
      </w:r>
      <w:r w:rsidR="009F55BB">
        <w:rPr>
          <w:b/>
          <w:noProof/>
          <w:sz w:val="24"/>
        </w:rPr>
        <w:t>6</w:t>
      </w:r>
      <w:r w:rsidR="00723794" w:rsidRPr="00723794">
        <w:rPr>
          <w:b/>
          <w:noProof/>
          <w:sz w:val="24"/>
        </w:rPr>
        <w:t xml:space="preserve"> </w:t>
      </w:r>
      <w:r w:rsidR="009F55BB">
        <w:rPr>
          <w:b/>
          <w:noProof/>
          <w:sz w:val="24"/>
        </w:rPr>
        <w:t xml:space="preserve">May </w:t>
      </w:r>
      <w:r w:rsidR="00723794" w:rsidRPr="00723794">
        <w:rPr>
          <w:b/>
          <w:noProof/>
          <w:sz w:val="24"/>
        </w:rPr>
        <w:t>2023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9D566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9F55BB">
              <w:rPr>
                <w:b/>
                <w:bCs/>
              </w:rPr>
              <w:t>8</w:t>
            </w:r>
            <w:r w:rsidRPr="00723794">
              <w:rPr>
                <w:b/>
                <w:bCs/>
              </w:rPr>
              <w:t>06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2C484067" w:rsidR="001E41F3" w:rsidRDefault="00EB13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5EC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9A5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384D1" w:rsidR="001E41F3" w:rsidRPr="00723794" w:rsidRDefault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1.</w:t>
            </w:r>
            <w:r w:rsidR="009F55BB">
              <w:rPr>
                <w:b/>
                <w:bCs/>
              </w:rPr>
              <w:t>2</w:t>
            </w:r>
            <w:r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98E2D" w:rsidR="001E41F3" w:rsidRPr="00EB13C1" w:rsidRDefault="00EB13C1" w:rsidP="00EB13C1">
            <w:pPr>
              <w:pStyle w:val="Heading3"/>
              <w:rPr>
                <w:noProof/>
                <w:sz w:val="20"/>
              </w:rPr>
            </w:pPr>
            <w:r w:rsidRPr="00EB13C1">
              <w:rPr>
                <w:sz w:val="20"/>
              </w:rPr>
              <w:t>G</w:t>
            </w:r>
            <w:r w:rsidR="004538B4" w:rsidRPr="00EB13C1">
              <w:rPr>
                <w:sz w:val="20"/>
              </w:rPr>
              <w:t xml:space="preserve">eneral </w:t>
            </w:r>
            <w:r w:rsidR="00F603FC" w:rsidRPr="00EB13C1">
              <w:rPr>
                <w:sz w:val="20"/>
              </w:rPr>
              <w:t>c</w:t>
            </w:r>
            <w:r w:rsidR="009F55BB" w:rsidRPr="00EB13C1">
              <w:rPr>
                <w:sz w:val="20"/>
              </w:rPr>
              <w:t xml:space="preserve">orrections </w:t>
            </w:r>
            <w:r w:rsidR="004538B4" w:rsidRPr="00EB13C1">
              <w:rPr>
                <w:sz w:val="20"/>
              </w:rPr>
              <w:t xml:space="preserve">and editorial modifications </w:t>
            </w:r>
            <w:r w:rsidR="00F603FC" w:rsidRPr="00EB13C1">
              <w:rPr>
                <w:sz w:val="20"/>
              </w:rPr>
              <w:t>proposed to the latest TR 26.806 v 1.2.0</w:t>
            </w:r>
            <w:r w:rsidR="004538B4" w:rsidRPr="00EB13C1">
              <w:rPr>
                <w:sz w:val="20"/>
              </w:rPr>
              <w:t xml:space="preserve">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A25426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35A0EE" w:rsidR="001E41F3" w:rsidRDefault="009F55BB" w:rsidP="0072379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FS_SmarTAR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57546" w:rsidR="001E41F3" w:rsidRDefault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="00723794">
              <w:t>-0</w:t>
            </w:r>
            <w:r>
              <w:t>5</w:t>
            </w:r>
            <w:r w:rsidR="00723794">
              <w:t>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6BC8EA" w:rsidR="001E41F3" w:rsidRDefault="004538B4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1946D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29E4A0" w:rsidR="00CF0447" w:rsidRDefault="004538B4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document contains editorial errors.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86837" w14:textId="434E7CCD" w:rsidR="001E41F3" w:rsidRDefault="00F1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several </w:t>
            </w:r>
            <w:r w:rsidR="004538B4">
              <w:rPr>
                <w:noProof/>
              </w:rPr>
              <w:t xml:space="preserve">corrections and </w:t>
            </w:r>
            <w:r w:rsidR="009F55BB">
              <w:rPr>
                <w:noProof/>
              </w:rPr>
              <w:t>editorial modifications to the latest TR 26.806 v</w:t>
            </w:r>
            <w:r w:rsidR="004538B4">
              <w:rPr>
                <w:noProof/>
              </w:rPr>
              <w:t xml:space="preserve"> </w:t>
            </w:r>
            <w:r w:rsidR="009F55BB">
              <w:rPr>
                <w:noProof/>
              </w:rPr>
              <w:t xml:space="preserve">1.2.0. </w:t>
            </w:r>
          </w:p>
          <w:p w14:paraId="31C656EC" w14:textId="2BE36C8F" w:rsidR="009F55BB" w:rsidRDefault="009F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279E3" w:rsidR="001E41F3" w:rsidRDefault="007B366A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Leading to </w:t>
            </w:r>
            <w:r w:rsidR="009F55BB">
              <w:rPr>
                <w:noProof/>
              </w:rPr>
              <w:t>mis</w:t>
            </w:r>
            <w:r>
              <w:rPr>
                <w:noProof/>
              </w:rPr>
              <w:t>-</w:t>
            </w:r>
            <w:r w:rsidR="009F55BB">
              <w:rPr>
                <w:noProof/>
              </w:rPr>
              <w:t>interpretation</w:t>
            </w:r>
            <w:r w:rsidR="00B521A2">
              <w:rPr>
                <w:noProof/>
              </w:rPr>
              <w:t xml:space="preserve"> and ambiguity</w:t>
            </w:r>
            <w:r w:rsidR="009F55BB">
              <w:rPr>
                <w:noProof/>
              </w:rPr>
              <w:t xml:space="preserve"> of the existing text.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9AFCE" w:rsidR="00E60469" w:rsidRDefault="007B366A" w:rsidP="00453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4.4.1, 4.4.2, 4.4.3, 5.2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F11662" w14:paraId="7DB35633" w14:textId="77777777" w:rsidTr="00336F5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3E7C668" w14:textId="77777777" w:rsidR="00F11662" w:rsidRDefault="00F11662" w:rsidP="00336F58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 w:rsidRPr="002A790C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12493281" w14:textId="033626EC" w:rsidR="006F3F15" w:rsidRDefault="006F3F15" w:rsidP="009F55BB">
      <w:pPr>
        <w:rPr>
          <w:noProof/>
        </w:rPr>
      </w:pPr>
    </w:p>
    <w:p w14:paraId="4F7FE966" w14:textId="251032C7" w:rsidR="009F55BB" w:rsidRDefault="009F55BB" w:rsidP="009F55BB">
      <w:pPr>
        <w:rPr>
          <w:noProof/>
        </w:rPr>
      </w:pPr>
      <w:r w:rsidRPr="009F55BB">
        <w:rPr>
          <w:noProof/>
          <w:highlight w:val="yellow"/>
        </w:rPr>
        <w:t>The changes are suggested in the attached version of the latest TR 26.806 v 1.2.0.</w:t>
      </w:r>
      <w:r>
        <w:rPr>
          <w:noProof/>
        </w:rPr>
        <w:t xml:space="preserve"> </w:t>
      </w:r>
    </w:p>
    <w:sectPr w:rsidR="009F55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8B51F" w14:textId="77777777" w:rsidR="00CD70D3" w:rsidRDefault="00CD70D3">
      <w:r>
        <w:separator/>
      </w:r>
    </w:p>
  </w:endnote>
  <w:endnote w:type="continuationSeparator" w:id="0">
    <w:p w14:paraId="40A5310E" w14:textId="77777777" w:rsidR="00CD70D3" w:rsidRDefault="00CD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E9278" w14:textId="77777777" w:rsidR="00CD70D3" w:rsidRDefault="00CD70D3">
      <w:r>
        <w:separator/>
      </w:r>
    </w:p>
  </w:footnote>
  <w:footnote w:type="continuationSeparator" w:id="0">
    <w:p w14:paraId="47263174" w14:textId="77777777" w:rsidR="00CD70D3" w:rsidRDefault="00CD7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7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8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9"/>
  </w:num>
  <w:num w:numId="2" w16cid:durableId="241447477">
    <w:abstractNumId w:val="0"/>
  </w:num>
  <w:num w:numId="3" w16cid:durableId="358899109">
    <w:abstractNumId w:val="1"/>
  </w:num>
  <w:num w:numId="4" w16cid:durableId="1916281196">
    <w:abstractNumId w:val="7"/>
  </w:num>
  <w:num w:numId="5" w16cid:durableId="1715812807">
    <w:abstractNumId w:val="2"/>
  </w:num>
  <w:num w:numId="6" w16cid:durableId="1746488215">
    <w:abstractNumId w:val="6"/>
  </w:num>
  <w:num w:numId="7" w16cid:durableId="1254125509">
    <w:abstractNumId w:val="5"/>
  </w:num>
  <w:num w:numId="8" w16cid:durableId="2097894740">
    <w:abstractNumId w:val="4"/>
  </w:num>
  <w:num w:numId="9" w16cid:durableId="1597052917">
    <w:abstractNumId w:val="8"/>
  </w:num>
  <w:num w:numId="10" w16cid:durableId="39017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B09"/>
    <w:rsid w:val="0007169B"/>
    <w:rsid w:val="000A6394"/>
    <w:rsid w:val="000B6F1A"/>
    <w:rsid w:val="000B7FED"/>
    <w:rsid w:val="000C038A"/>
    <w:rsid w:val="000C6598"/>
    <w:rsid w:val="000D44B3"/>
    <w:rsid w:val="000D44B8"/>
    <w:rsid w:val="000E3B12"/>
    <w:rsid w:val="00145D43"/>
    <w:rsid w:val="001769BC"/>
    <w:rsid w:val="00192C46"/>
    <w:rsid w:val="001A08B3"/>
    <w:rsid w:val="001A1B7D"/>
    <w:rsid w:val="001A7B60"/>
    <w:rsid w:val="001B52F0"/>
    <w:rsid w:val="001B7A65"/>
    <w:rsid w:val="001D4B6B"/>
    <w:rsid w:val="001E41F3"/>
    <w:rsid w:val="00222993"/>
    <w:rsid w:val="00246684"/>
    <w:rsid w:val="0026004D"/>
    <w:rsid w:val="002640DD"/>
    <w:rsid w:val="00275D12"/>
    <w:rsid w:val="00284FEB"/>
    <w:rsid w:val="002860C4"/>
    <w:rsid w:val="002A790C"/>
    <w:rsid w:val="002B0D6B"/>
    <w:rsid w:val="002B5741"/>
    <w:rsid w:val="002B7470"/>
    <w:rsid w:val="002E472E"/>
    <w:rsid w:val="00305409"/>
    <w:rsid w:val="00315919"/>
    <w:rsid w:val="003226B1"/>
    <w:rsid w:val="00347DF7"/>
    <w:rsid w:val="003609EF"/>
    <w:rsid w:val="0036231A"/>
    <w:rsid w:val="00374DD4"/>
    <w:rsid w:val="00382273"/>
    <w:rsid w:val="003A4DB5"/>
    <w:rsid w:val="003E1A36"/>
    <w:rsid w:val="003F27D7"/>
    <w:rsid w:val="00405921"/>
    <w:rsid w:val="00410371"/>
    <w:rsid w:val="004205FC"/>
    <w:rsid w:val="004242F1"/>
    <w:rsid w:val="00442C74"/>
    <w:rsid w:val="004538B4"/>
    <w:rsid w:val="0048625E"/>
    <w:rsid w:val="004B75B7"/>
    <w:rsid w:val="004C6023"/>
    <w:rsid w:val="004C6A88"/>
    <w:rsid w:val="004C7255"/>
    <w:rsid w:val="0050340E"/>
    <w:rsid w:val="005131CE"/>
    <w:rsid w:val="0051407A"/>
    <w:rsid w:val="005141D9"/>
    <w:rsid w:val="0051580D"/>
    <w:rsid w:val="00521D3E"/>
    <w:rsid w:val="00547111"/>
    <w:rsid w:val="00592D74"/>
    <w:rsid w:val="005C75F3"/>
    <w:rsid w:val="005E2C44"/>
    <w:rsid w:val="005F29DA"/>
    <w:rsid w:val="00621188"/>
    <w:rsid w:val="006257ED"/>
    <w:rsid w:val="00637A24"/>
    <w:rsid w:val="00653DE4"/>
    <w:rsid w:val="00665C47"/>
    <w:rsid w:val="0067058E"/>
    <w:rsid w:val="00683DAD"/>
    <w:rsid w:val="00692230"/>
    <w:rsid w:val="00692C8E"/>
    <w:rsid w:val="00695808"/>
    <w:rsid w:val="006A36F6"/>
    <w:rsid w:val="006B46FB"/>
    <w:rsid w:val="006B481D"/>
    <w:rsid w:val="006E21FB"/>
    <w:rsid w:val="006F3F15"/>
    <w:rsid w:val="00714E0A"/>
    <w:rsid w:val="00723794"/>
    <w:rsid w:val="00736194"/>
    <w:rsid w:val="00744731"/>
    <w:rsid w:val="0076054D"/>
    <w:rsid w:val="007642B0"/>
    <w:rsid w:val="0077087C"/>
    <w:rsid w:val="007712DD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451F3"/>
    <w:rsid w:val="00847FDB"/>
    <w:rsid w:val="0085145F"/>
    <w:rsid w:val="008626E7"/>
    <w:rsid w:val="00870EE7"/>
    <w:rsid w:val="008863B9"/>
    <w:rsid w:val="008A45A6"/>
    <w:rsid w:val="008B11E7"/>
    <w:rsid w:val="008D3CCC"/>
    <w:rsid w:val="008E2269"/>
    <w:rsid w:val="008F20C0"/>
    <w:rsid w:val="008F3789"/>
    <w:rsid w:val="008F686C"/>
    <w:rsid w:val="009111D1"/>
    <w:rsid w:val="009148DE"/>
    <w:rsid w:val="00941E30"/>
    <w:rsid w:val="00953436"/>
    <w:rsid w:val="00956FDE"/>
    <w:rsid w:val="00972521"/>
    <w:rsid w:val="009777D9"/>
    <w:rsid w:val="00991B88"/>
    <w:rsid w:val="009A5753"/>
    <w:rsid w:val="009A579D"/>
    <w:rsid w:val="009D4ADD"/>
    <w:rsid w:val="009E3297"/>
    <w:rsid w:val="009E7EC0"/>
    <w:rsid w:val="009F55BB"/>
    <w:rsid w:val="009F734F"/>
    <w:rsid w:val="00A055D4"/>
    <w:rsid w:val="00A246B6"/>
    <w:rsid w:val="00A3047E"/>
    <w:rsid w:val="00A47E70"/>
    <w:rsid w:val="00A50CF0"/>
    <w:rsid w:val="00A60A57"/>
    <w:rsid w:val="00A7671C"/>
    <w:rsid w:val="00A905AD"/>
    <w:rsid w:val="00A94472"/>
    <w:rsid w:val="00AA2CBC"/>
    <w:rsid w:val="00AC5820"/>
    <w:rsid w:val="00AD1CD8"/>
    <w:rsid w:val="00B17DC1"/>
    <w:rsid w:val="00B258BB"/>
    <w:rsid w:val="00B34B04"/>
    <w:rsid w:val="00B44CC9"/>
    <w:rsid w:val="00B521A2"/>
    <w:rsid w:val="00B61E48"/>
    <w:rsid w:val="00B67B97"/>
    <w:rsid w:val="00B73DB1"/>
    <w:rsid w:val="00B968C8"/>
    <w:rsid w:val="00BA3EC5"/>
    <w:rsid w:val="00BA51D9"/>
    <w:rsid w:val="00BB5DFC"/>
    <w:rsid w:val="00BC07F8"/>
    <w:rsid w:val="00BD279D"/>
    <w:rsid w:val="00BD6BB8"/>
    <w:rsid w:val="00BE7782"/>
    <w:rsid w:val="00C01746"/>
    <w:rsid w:val="00C147D5"/>
    <w:rsid w:val="00C43448"/>
    <w:rsid w:val="00C50FDC"/>
    <w:rsid w:val="00C563A7"/>
    <w:rsid w:val="00C66BA2"/>
    <w:rsid w:val="00C870F6"/>
    <w:rsid w:val="00C95985"/>
    <w:rsid w:val="00CB3D21"/>
    <w:rsid w:val="00CC5026"/>
    <w:rsid w:val="00CC68D0"/>
    <w:rsid w:val="00CD70D3"/>
    <w:rsid w:val="00CF0447"/>
    <w:rsid w:val="00CF7A75"/>
    <w:rsid w:val="00D03F9A"/>
    <w:rsid w:val="00D04370"/>
    <w:rsid w:val="00D06D51"/>
    <w:rsid w:val="00D24991"/>
    <w:rsid w:val="00D44F00"/>
    <w:rsid w:val="00D50255"/>
    <w:rsid w:val="00D5428D"/>
    <w:rsid w:val="00D63DE4"/>
    <w:rsid w:val="00D66520"/>
    <w:rsid w:val="00D84AE9"/>
    <w:rsid w:val="00DB20E5"/>
    <w:rsid w:val="00DC10DC"/>
    <w:rsid w:val="00DD4031"/>
    <w:rsid w:val="00DD559F"/>
    <w:rsid w:val="00DD60AA"/>
    <w:rsid w:val="00DE34CF"/>
    <w:rsid w:val="00E01F7B"/>
    <w:rsid w:val="00E13F3D"/>
    <w:rsid w:val="00E34898"/>
    <w:rsid w:val="00E60469"/>
    <w:rsid w:val="00E63DC5"/>
    <w:rsid w:val="00E91448"/>
    <w:rsid w:val="00EB09B7"/>
    <w:rsid w:val="00EB13C1"/>
    <w:rsid w:val="00EB6AD0"/>
    <w:rsid w:val="00ED2225"/>
    <w:rsid w:val="00EE7D7C"/>
    <w:rsid w:val="00F11662"/>
    <w:rsid w:val="00F2584C"/>
    <w:rsid w:val="00F25D98"/>
    <w:rsid w:val="00F300FB"/>
    <w:rsid w:val="00F548E4"/>
    <w:rsid w:val="00F603FC"/>
    <w:rsid w:val="00F85333"/>
    <w:rsid w:val="00F92624"/>
    <w:rsid w:val="00FB6386"/>
    <w:rsid w:val="00FC42E0"/>
    <w:rsid w:val="00FD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F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29</cp:revision>
  <cp:lastPrinted>1900-01-01T06:00:00Z</cp:lastPrinted>
  <dcterms:created xsi:type="dcterms:W3CDTF">2023-02-23T07:45:00Z</dcterms:created>
  <dcterms:modified xsi:type="dcterms:W3CDTF">2023-05-16T08:48:00Z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